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001F7A08"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267ADB">
        <w:rPr>
          <w:b/>
          <w:i/>
          <w:noProof/>
          <w:sz w:val="28"/>
        </w:rPr>
        <w:t>138</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4E59B" w:rsidR="001E41F3" w:rsidRPr="00410371" w:rsidRDefault="00F120A8" w:rsidP="000A3619">
            <w:pPr>
              <w:pStyle w:val="CRCoverPage"/>
              <w:spacing w:after="0"/>
              <w:jc w:val="right"/>
              <w:rPr>
                <w:b/>
                <w:noProof/>
                <w:sz w:val="28"/>
              </w:rPr>
            </w:pPr>
            <w:r>
              <w:rPr>
                <w:b/>
                <w:noProof/>
                <w:sz w:val="28"/>
              </w:rPr>
              <w:t>29.</w:t>
            </w:r>
            <w:r w:rsidR="000A7021">
              <w:rPr>
                <w:b/>
                <w:noProof/>
                <w:sz w:val="28"/>
                <w:lang w:eastAsia="zh-CN"/>
              </w:rPr>
              <w:t>5</w:t>
            </w:r>
            <w:r w:rsidR="000A3619">
              <w:rPr>
                <w:b/>
                <w:noProof/>
                <w:sz w:val="28"/>
                <w:lang w:eastAsia="zh-CN"/>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EDD1D" w:rsidR="001E41F3" w:rsidRPr="00410371" w:rsidRDefault="008C0643" w:rsidP="0082475E">
            <w:pPr>
              <w:pStyle w:val="CRCoverPage"/>
              <w:spacing w:after="0"/>
              <w:rPr>
                <w:noProof/>
              </w:rPr>
            </w:pPr>
            <w:r>
              <w:rPr>
                <w:b/>
                <w:noProof/>
                <w:sz w:val="28"/>
                <w:lang w:eastAsia="zh-CN"/>
              </w:rPr>
              <w:t>0600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B2663" w:rsidR="001E41F3" w:rsidRDefault="00262E3E" w:rsidP="00664C28">
            <w:pPr>
              <w:pStyle w:val="CRCoverPage"/>
              <w:spacing w:after="0"/>
              <w:ind w:left="100"/>
              <w:rPr>
                <w:noProof/>
                <w:lang w:eastAsia="zh-CN"/>
              </w:rPr>
            </w:pPr>
            <w:r>
              <w:rPr>
                <w:noProof/>
                <w:lang w:eastAsia="zh-CN"/>
              </w:rPr>
              <w:t xml:space="preserve">Clarification on AF requested slice replacement for </w:t>
            </w:r>
            <w:r w:rsidRPr="00C36E37">
              <w:rPr>
                <w:noProof/>
                <w:lang w:eastAsia="zh-CN"/>
              </w:rPr>
              <w:t>individual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BB2FA" w:rsidR="001E41F3" w:rsidRDefault="003708F9">
            <w:pPr>
              <w:pStyle w:val="CRCoverPage"/>
              <w:spacing w:after="0"/>
              <w:ind w:left="100"/>
              <w:rPr>
                <w:noProof/>
              </w:rPr>
            </w:pPr>
            <w:r w:rsidRPr="00FA17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EE1AA" w14:textId="77777777" w:rsidR="00262E3E" w:rsidRDefault="00262E3E" w:rsidP="00262E3E">
            <w:pPr>
              <w:pStyle w:val="CRCoverPage"/>
              <w:spacing w:after="0"/>
              <w:ind w:left="100"/>
              <w:rPr>
                <w:lang w:eastAsia="zh-CN"/>
              </w:rPr>
            </w:pPr>
            <w:r>
              <w:rPr>
                <w:lang w:eastAsia="zh-CN"/>
              </w:rPr>
              <w:t xml:space="preserve">As per text below from 23.501, </w:t>
            </w:r>
            <w:r>
              <w:rPr>
                <w:noProof/>
                <w:lang w:eastAsia="zh-CN"/>
              </w:rPr>
              <w:t xml:space="preserve">AF requested slice replacement is only applicable to </w:t>
            </w:r>
            <w:r w:rsidRPr="00C36E37">
              <w:rPr>
                <w:noProof/>
                <w:lang w:eastAsia="zh-CN"/>
              </w:rPr>
              <w:t>individual UE</w:t>
            </w:r>
            <w:r>
              <w:rPr>
                <w:noProof/>
                <w:lang w:eastAsia="zh-CN"/>
              </w:rPr>
              <w:t xml:space="preserve">. </w:t>
            </w:r>
          </w:p>
          <w:p w14:paraId="2F73F194" w14:textId="77777777" w:rsidR="00262E3E" w:rsidRPr="003964A6" w:rsidRDefault="00262E3E" w:rsidP="00262E3E">
            <w:pPr>
              <w:pStyle w:val="50"/>
            </w:pPr>
            <w:bookmarkStart w:id="2" w:name="_Toc193777704"/>
            <w:r w:rsidRPr="003964A6">
              <w:t>5.15.5.2.2a</w:t>
            </w:r>
            <w:r w:rsidRPr="003964A6">
              <w:tab/>
              <w:t xml:space="preserve">AF Requested modification of the Set of Network Slice(s) </w:t>
            </w:r>
            <w:r w:rsidRPr="00C36E37">
              <w:rPr>
                <w:highlight w:val="yellow"/>
              </w:rPr>
              <w:t>for a UE</w:t>
            </w:r>
            <w:bookmarkEnd w:id="2"/>
          </w:p>
          <w:p w14:paraId="0E0784CC" w14:textId="77777777" w:rsidR="00262E3E" w:rsidRPr="003964A6" w:rsidRDefault="00262E3E" w:rsidP="00262E3E">
            <w:r w:rsidRPr="003964A6">
              <w:t xml:space="preserve">In non-roaming cases, an authorized AF or an AF subject to authorization via the NEF, may request to replace a certain S-NSSAI (Replaced S-NSSAI) </w:t>
            </w:r>
            <w:r w:rsidRPr="00C36E37">
              <w:rPr>
                <w:highlight w:val="yellow"/>
              </w:rPr>
              <w:t>for a UE</w:t>
            </w:r>
            <w:r w:rsidRPr="003964A6">
              <w:t xml:space="preserv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32291793" w:rsidR="00D724EE" w:rsidRDefault="00262E3E" w:rsidP="00BF28EF">
            <w:pPr>
              <w:pStyle w:val="CRCoverPage"/>
              <w:spacing w:after="0"/>
              <w:ind w:left="100"/>
              <w:rPr>
                <w:lang w:eastAsia="zh-CN"/>
              </w:rPr>
            </w:pPr>
            <w:r>
              <w:t xml:space="preserve">In </w:t>
            </w:r>
            <w:r w:rsidRPr="002178AD">
              <w:rPr>
                <w:rFonts w:eastAsia="等线"/>
              </w:rPr>
              <w:t>AmInfluData</w:t>
            </w:r>
            <w:r>
              <w:t xml:space="preserve"> data type definition, clarify that </w:t>
            </w:r>
            <w:r>
              <w:rPr>
                <w:lang w:eastAsia="zh-CN"/>
              </w:rPr>
              <w:t xml:space="preserve">the </w:t>
            </w:r>
            <w:r w:rsidRPr="008B1C02">
              <w:rPr>
                <w:lang w:eastAsia="zh-CN"/>
              </w:rPr>
              <w:t>"</w:t>
            </w:r>
            <w:r>
              <w:rPr>
                <w:lang w:eastAsia="zh-CN"/>
              </w:rPr>
              <w:t>supi</w:t>
            </w:r>
            <w:r w:rsidRPr="008B1C02">
              <w:rPr>
                <w:lang w:eastAsia="zh-CN"/>
              </w:rPr>
              <w:t>" attribute</w:t>
            </w:r>
            <w:r>
              <w:rPr>
                <w:lang w:eastAsia="zh-CN"/>
              </w:rPr>
              <w:t xml:space="preserve"> shall be included if </w:t>
            </w:r>
            <w:r w:rsidRPr="008B1C02">
              <w:rPr>
                <w:lang w:eastAsia="zh-CN"/>
              </w:rPr>
              <w:t>"</w:t>
            </w:r>
            <w:r>
              <w:rPr>
                <w:lang w:eastAsia="zh-CN"/>
              </w:rPr>
              <w:t>afS</w:t>
            </w:r>
            <w:r>
              <w:rPr>
                <w:noProof/>
              </w:rPr>
              <w:t>liceReplReqInfo</w:t>
            </w:r>
            <w:r w:rsidRPr="008B1C02">
              <w:rPr>
                <w:lang w:eastAsia="zh-CN"/>
              </w:rPr>
              <w:t>"</w:t>
            </w:r>
            <w:r>
              <w:rPr>
                <w:lang w:eastAsia="zh-CN"/>
              </w:rPr>
              <w:t xml:space="preserve"> </w:t>
            </w:r>
            <w:r w:rsidRPr="008B1C02">
              <w:rPr>
                <w:lang w:eastAsia="zh-CN"/>
              </w:rPr>
              <w:t>attribute</w:t>
            </w:r>
            <w:r>
              <w:rPr>
                <w:lang w:eastAsia="zh-CN"/>
              </w:rPr>
              <w:t xml:space="preserve"> is present.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6171D" w:rsidR="001E41F3" w:rsidRDefault="00262E3E" w:rsidP="00BA3040">
            <w:pPr>
              <w:pStyle w:val="CRCoverPage"/>
              <w:spacing w:after="0"/>
              <w:ind w:left="100"/>
              <w:rPr>
                <w:noProof/>
                <w:lang w:eastAsia="zh-CN"/>
              </w:rPr>
            </w:pPr>
            <w:r>
              <w:rPr>
                <w:lang w:eastAsia="zh-CN"/>
              </w:rPr>
              <w:t xml:space="preserve">The </w:t>
            </w:r>
            <w:r w:rsidRPr="008B1C02">
              <w:rPr>
                <w:lang w:eastAsia="zh-CN"/>
              </w:rPr>
              <w:t>"</w:t>
            </w:r>
            <w:r w:rsidRPr="008B1C02">
              <w:rPr>
                <w:rFonts w:hint="eastAsia"/>
                <w:lang w:eastAsia="zh-CN"/>
              </w:rPr>
              <w:t>gpsi</w:t>
            </w:r>
            <w:r w:rsidRPr="008B1C02">
              <w:rPr>
                <w:lang w:eastAsia="zh-CN"/>
              </w:rPr>
              <w:t>" attribute</w:t>
            </w:r>
            <w:r>
              <w:rPr>
                <w:noProof/>
                <w:lang w:eastAsia="zh-CN"/>
              </w:rPr>
              <w:t xml:space="preserve"> may not be provided together with </w:t>
            </w:r>
            <w:r w:rsidRPr="008B1C02">
              <w:rPr>
                <w:lang w:eastAsia="zh-CN"/>
              </w:rPr>
              <w:t>"</w:t>
            </w:r>
            <w:r>
              <w:t>s</w:t>
            </w:r>
            <w:r>
              <w:rPr>
                <w:noProof/>
              </w:rPr>
              <w:t>liceReplReqInfo</w:t>
            </w:r>
            <w:r w:rsidRPr="008B1C02">
              <w:rPr>
                <w:lang w:eastAsia="zh-CN"/>
              </w:rPr>
              <w:t>"</w:t>
            </w:r>
            <w:r>
              <w:rPr>
                <w:lang w:eastAsia="zh-CN"/>
              </w:rPr>
              <w:t xml:space="preserve"> </w:t>
            </w:r>
            <w:r w:rsidRPr="008B1C02">
              <w:rPr>
                <w:lang w:eastAsia="zh-CN"/>
              </w:rPr>
              <w:t>attribute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A62A4" w:rsidR="001E41F3" w:rsidRDefault="00262E3E">
            <w:pPr>
              <w:pStyle w:val="CRCoverPage"/>
              <w:spacing w:after="0"/>
              <w:ind w:left="100"/>
              <w:rPr>
                <w:noProof/>
                <w:lang w:eastAsia="zh-CN"/>
              </w:rPr>
            </w:pPr>
            <w:r w:rsidRPr="002178AD">
              <w:t>6.4.2.16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22C05D3" w:rsidR="00FC6EB7" w:rsidRDefault="00FE4346"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90DD1E" w14:textId="77777777" w:rsidR="00E72D49" w:rsidRDefault="00E72D49" w:rsidP="00BD1AED">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BF0A0B5" w14:textId="77777777" w:rsidR="00AA11B3" w:rsidRPr="002178AD" w:rsidRDefault="00AA11B3" w:rsidP="00AA11B3">
      <w:pPr>
        <w:pStyle w:val="40"/>
      </w:pPr>
      <w:bookmarkStart w:id="35" w:name="_Toc83233021"/>
      <w:bookmarkStart w:id="36" w:name="_Toc85549999"/>
      <w:bookmarkStart w:id="37" w:name="_Toc90655481"/>
      <w:bookmarkStart w:id="38" w:name="_Toc105600357"/>
      <w:bookmarkStart w:id="39" w:name="_Toc122114364"/>
      <w:bookmarkStart w:id="40" w:name="_Toc153789265"/>
      <w:bookmarkStart w:id="41" w:name="_Toc185516159"/>
      <w:bookmarkStart w:id="42" w:name="_Toc192865695"/>
      <w:r w:rsidRPr="002178AD">
        <w:lastRenderedPageBreak/>
        <w:t>6.4.2.16</w:t>
      </w:r>
      <w:r w:rsidRPr="002178AD">
        <w:tab/>
        <w:t xml:space="preserve">Type </w:t>
      </w:r>
      <w:r w:rsidRPr="002178AD">
        <w:rPr>
          <w:rFonts w:eastAsia="等线"/>
        </w:rPr>
        <w:t>AmInfluData</w:t>
      </w:r>
      <w:bookmarkEnd w:id="35"/>
      <w:bookmarkEnd w:id="36"/>
      <w:bookmarkEnd w:id="37"/>
      <w:bookmarkEnd w:id="38"/>
      <w:bookmarkEnd w:id="39"/>
      <w:bookmarkEnd w:id="40"/>
      <w:bookmarkEnd w:id="41"/>
      <w:bookmarkEnd w:id="42"/>
    </w:p>
    <w:p w14:paraId="19520FAB" w14:textId="77777777" w:rsidR="00AA11B3" w:rsidRPr="002178AD" w:rsidRDefault="00AA11B3" w:rsidP="00AA11B3">
      <w:pPr>
        <w:pStyle w:val="TH"/>
      </w:pPr>
      <w:r w:rsidRPr="002178AD">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A11B3" w:rsidRPr="002178AD" w14:paraId="6EAD39CA" w14:textId="77777777" w:rsidTr="00D01AB4">
        <w:trPr>
          <w:jc w:val="center"/>
        </w:trPr>
        <w:tc>
          <w:tcPr>
            <w:tcW w:w="1843" w:type="dxa"/>
            <w:shd w:val="clear" w:color="auto" w:fill="C0C0C0"/>
            <w:hideMark/>
          </w:tcPr>
          <w:p w14:paraId="7C2FCF0F" w14:textId="77777777" w:rsidR="00AA11B3" w:rsidRPr="002178AD" w:rsidRDefault="00AA11B3" w:rsidP="00D01AB4">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51277EA4" w14:textId="77777777" w:rsidR="00AA11B3" w:rsidRPr="002178AD" w:rsidRDefault="00AA11B3" w:rsidP="00D01AB4">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73322DB8" w14:textId="77777777" w:rsidR="00AA11B3" w:rsidRPr="002178AD" w:rsidRDefault="00AA11B3" w:rsidP="00D01AB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10EB5F" w14:textId="77777777" w:rsidR="00AA11B3" w:rsidRPr="002178AD" w:rsidRDefault="00AA11B3" w:rsidP="00D01AB4">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0F227B59" w14:textId="77777777" w:rsidR="00AA11B3" w:rsidRPr="002178AD" w:rsidRDefault="00AA11B3" w:rsidP="00D01AB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8E2C506" w14:textId="77777777" w:rsidR="00AA11B3" w:rsidRPr="002178AD" w:rsidRDefault="00AA11B3" w:rsidP="00D01AB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A11B3" w:rsidRPr="002178AD" w14:paraId="0DF1FB73" w14:textId="77777777" w:rsidTr="00D01AB4">
        <w:trPr>
          <w:jc w:val="center"/>
        </w:trPr>
        <w:tc>
          <w:tcPr>
            <w:tcW w:w="1843" w:type="dxa"/>
          </w:tcPr>
          <w:p w14:paraId="068EE695"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3330A0B2"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B9199D6" w14:textId="77777777" w:rsidR="00AA11B3" w:rsidRPr="002178AD" w:rsidRDefault="00AA11B3" w:rsidP="00D01AB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C7AA64"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5E09DB6" w14:textId="77777777" w:rsidR="00AA11B3" w:rsidRPr="002178AD" w:rsidRDefault="00AA11B3" w:rsidP="00D01AB4">
            <w:pPr>
              <w:pStyle w:val="TAL"/>
              <w:rPr>
                <w:rFonts w:cs="Arial"/>
                <w:szCs w:val="18"/>
                <w:lang w:eastAsia="zh-CN"/>
              </w:rPr>
            </w:pPr>
            <w:r w:rsidRPr="002178AD">
              <w:rPr>
                <w:rFonts w:cs="Arial"/>
                <w:szCs w:val="18"/>
                <w:lang w:eastAsia="zh-CN"/>
              </w:rPr>
              <w:t>Identifies one or more applications.</w:t>
            </w:r>
          </w:p>
          <w:p w14:paraId="550F31B9" w14:textId="77777777" w:rsidR="00AA11B3" w:rsidRPr="002178AD" w:rsidRDefault="00AA11B3" w:rsidP="00D01AB4">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2F3618B"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02AB540C" w14:textId="77777777" w:rsidTr="00D01AB4">
        <w:trPr>
          <w:jc w:val="center"/>
        </w:trPr>
        <w:tc>
          <w:tcPr>
            <w:tcW w:w="1843" w:type="dxa"/>
          </w:tcPr>
          <w:p w14:paraId="1748181D"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43D1BFE4"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60BB5FDF" w14:textId="77777777" w:rsidR="00AA11B3" w:rsidRPr="002178AD" w:rsidRDefault="00AA11B3" w:rsidP="00D01AB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59EA3F"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77C2C83" w14:textId="77777777" w:rsidR="00AA11B3" w:rsidRDefault="00AA11B3" w:rsidP="00D01AB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41C444DA" w14:textId="77777777" w:rsidR="00AA11B3" w:rsidRPr="002178AD" w:rsidRDefault="00AA11B3" w:rsidP="00D01AB4">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21923FEE"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217DBA46" w14:textId="77777777" w:rsidTr="00D01AB4">
        <w:trPr>
          <w:jc w:val="center"/>
        </w:trPr>
        <w:tc>
          <w:tcPr>
            <w:tcW w:w="1843" w:type="dxa"/>
          </w:tcPr>
          <w:p w14:paraId="01C407E3"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586F336E"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D14FAFE" w14:textId="77777777" w:rsidR="00AA11B3" w:rsidRPr="002178AD" w:rsidRDefault="00AA11B3" w:rsidP="00D01AB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8EDB405"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20042E" w14:textId="77777777" w:rsidR="00AA11B3" w:rsidRPr="002178AD" w:rsidRDefault="00AA11B3" w:rsidP="00D01AB4">
            <w:pPr>
              <w:pStyle w:val="TAL"/>
            </w:pPr>
            <w:r w:rsidRPr="002178AD">
              <w:t>Identifies a group of users. (NOTE 1)</w:t>
            </w:r>
            <w:r w:rsidRPr="002178AD">
              <w:rPr>
                <w:rFonts w:cs="Arial"/>
                <w:szCs w:val="18"/>
                <w:lang w:eastAsia="zh-CN"/>
              </w:rPr>
              <w:t xml:space="preserve"> </w:t>
            </w:r>
          </w:p>
        </w:tc>
        <w:tc>
          <w:tcPr>
            <w:tcW w:w="1272" w:type="dxa"/>
          </w:tcPr>
          <w:p w14:paraId="214CFC74"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12C6B3DC" w14:textId="77777777" w:rsidTr="00D01AB4">
        <w:trPr>
          <w:jc w:val="center"/>
        </w:trPr>
        <w:tc>
          <w:tcPr>
            <w:tcW w:w="1843" w:type="dxa"/>
          </w:tcPr>
          <w:p w14:paraId="6F5FC886"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489CA641"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3CA2E2E8" w14:textId="77777777" w:rsidR="00AA11B3" w:rsidRPr="002178AD" w:rsidRDefault="00AA11B3" w:rsidP="00D01AB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FE7A935"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5348AC" w14:textId="77777777" w:rsidR="00AA11B3" w:rsidRPr="002178AD" w:rsidRDefault="00AA11B3" w:rsidP="00D01AB4">
            <w:pPr>
              <w:pStyle w:val="TAL"/>
              <w:rPr>
                <w:lang w:eastAsia="zh-CN"/>
              </w:rPr>
            </w:pPr>
            <w:r w:rsidRPr="002178AD">
              <w:rPr>
                <w:lang w:eastAsia="zh-CN"/>
              </w:rPr>
              <w:t>Identifies a user</w:t>
            </w:r>
            <w:r w:rsidRPr="002178AD">
              <w:t>. (NOTE 1)</w:t>
            </w:r>
          </w:p>
        </w:tc>
        <w:tc>
          <w:tcPr>
            <w:tcW w:w="1272" w:type="dxa"/>
          </w:tcPr>
          <w:p w14:paraId="6717AFF8"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7C1EB7A0" w14:textId="77777777" w:rsidTr="00D01AB4">
        <w:trPr>
          <w:jc w:val="center"/>
        </w:trPr>
        <w:tc>
          <w:tcPr>
            <w:tcW w:w="1843" w:type="dxa"/>
          </w:tcPr>
          <w:p w14:paraId="6BEEAE93"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3EAC2B53" w14:textId="77777777" w:rsidR="00AA11B3" w:rsidRPr="002178AD" w:rsidRDefault="00AA11B3" w:rsidP="00D01AB4">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6E06D49C" w14:textId="77777777" w:rsidR="00AA11B3" w:rsidRPr="002178AD" w:rsidRDefault="00AA11B3" w:rsidP="00D01AB4">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17174D20"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73F68031" w14:textId="77777777" w:rsidR="00AA11B3" w:rsidRPr="002178AD" w:rsidRDefault="00AA11B3" w:rsidP="00D01AB4">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52A0C126"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730A8C5F" w14:textId="77777777" w:rsidTr="00D01AB4">
        <w:trPr>
          <w:jc w:val="center"/>
        </w:trPr>
        <w:tc>
          <w:tcPr>
            <w:tcW w:w="1843" w:type="dxa"/>
          </w:tcPr>
          <w:p w14:paraId="417779C0" w14:textId="77777777" w:rsidR="00AA11B3" w:rsidRPr="002178AD" w:rsidRDefault="00AA11B3" w:rsidP="00D01AB4">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F8681B6" w14:textId="77777777" w:rsidR="00AA11B3" w:rsidRPr="0038399B" w:rsidRDefault="00AA11B3" w:rsidP="00D01AB4">
            <w:pPr>
              <w:keepNext/>
              <w:keepLines/>
              <w:spacing w:after="0"/>
              <w:rPr>
                <w:rFonts w:ascii="Arial" w:hAnsi="Arial"/>
                <w:sz w:val="18"/>
              </w:rPr>
            </w:pPr>
            <w:r>
              <w:rPr>
                <w:rFonts w:ascii="Arial" w:hAnsi="Arial"/>
                <w:sz w:val="18"/>
              </w:rPr>
              <w:t>array(PlmnId)</w:t>
            </w:r>
          </w:p>
        </w:tc>
        <w:tc>
          <w:tcPr>
            <w:tcW w:w="403" w:type="dxa"/>
          </w:tcPr>
          <w:p w14:paraId="062AD71F" w14:textId="77777777" w:rsidR="00AA11B3" w:rsidRPr="002178AD" w:rsidRDefault="00AA11B3" w:rsidP="00D01AB4">
            <w:pPr>
              <w:keepNext/>
              <w:keepLines/>
              <w:spacing w:after="0"/>
              <w:jc w:val="center"/>
              <w:rPr>
                <w:rFonts w:ascii="Arial" w:hAnsi="Arial"/>
                <w:sz w:val="18"/>
              </w:rPr>
            </w:pPr>
            <w:r>
              <w:rPr>
                <w:rFonts w:ascii="Arial" w:hAnsi="Arial"/>
                <w:sz w:val="18"/>
              </w:rPr>
              <w:t>C</w:t>
            </w:r>
          </w:p>
        </w:tc>
        <w:tc>
          <w:tcPr>
            <w:tcW w:w="1134" w:type="dxa"/>
          </w:tcPr>
          <w:p w14:paraId="348B75FD" w14:textId="77777777" w:rsidR="00AA11B3" w:rsidRPr="002178AD" w:rsidRDefault="00AA11B3" w:rsidP="00D01AB4">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653A2773" w14:textId="77777777" w:rsidR="00AA11B3" w:rsidRPr="002178AD" w:rsidRDefault="00AA11B3" w:rsidP="00D01AB4">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03085DFE" w14:textId="77777777" w:rsidR="00AA11B3" w:rsidRPr="002178AD" w:rsidRDefault="00AA11B3" w:rsidP="00D01AB4">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AA11B3" w:rsidRPr="002178AD" w14:paraId="0D31AC31" w14:textId="77777777" w:rsidTr="00D01AB4">
        <w:trPr>
          <w:jc w:val="center"/>
        </w:trPr>
        <w:tc>
          <w:tcPr>
            <w:tcW w:w="1843" w:type="dxa"/>
          </w:tcPr>
          <w:p w14:paraId="76B81411"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0EE6D52D"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488CE2B5" w14:textId="77777777" w:rsidR="00AA11B3" w:rsidRPr="002178AD" w:rsidRDefault="00AA11B3" w:rsidP="00D01AB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E21EE8"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0C88C5E" w14:textId="77777777" w:rsidR="00AA11B3" w:rsidRPr="002178AD" w:rsidRDefault="00AA11B3" w:rsidP="00D01AB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28BD9CB6"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02C1BF81" w14:textId="77777777" w:rsidTr="00D01AB4">
        <w:trPr>
          <w:jc w:val="center"/>
        </w:trPr>
        <w:tc>
          <w:tcPr>
            <w:tcW w:w="1843" w:type="dxa"/>
          </w:tcPr>
          <w:p w14:paraId="45A78A03"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7666BBF"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3F4047AB" w14:textId="77777777" w:rsidR="00AA11B3" w:rsidRPr="002178AD" w:rsidRDefault="00AA11B3" w:rsidP="00D01AB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0A3753"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42F93A94" w14:textId="77777777" w:rsidR="00AA11B3" w:rsidRPr="002178AD" w:rsidRDefault="00AA11B3" w:rsidP="00D01AB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6E4907EB"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128183DE" w14:textId="77777777" w:rsidTr="00D01AB4">
        <w:trPr>
          <w:jc w:val="center"/>
        </w:trPr>
        <w:tc>
          <w:tcPr>
            <w:tcW w:w="1843" w:type="dxa"/>
          </w:tcPr>
          <w:p w14:paraId="5DDC7886"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E08A384"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C75F2F1" w14:textId="77777777" w:rsidR="00AA11B3" w:rsidRPr="002178AD" w:rsidRDefault="00AA11B3" w:rsidP="00D01AB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F5E849"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7BDCFF19" w14:textId="77777777" w:rsidR="00AA11B3" w:rsidRPr="002178AD" w:rsidRDefault="00AA11B3" w:rsidP="00D01AB4">
            <w:pPr>
              <w:pStyle w:val="TAL"/>
              <w:rPr>
                <w:lang w:eastAsia="zh-CN"/>
              </w:rPr>
            </w:pPr>
            <w:r w:rsidRPr="002178AD">
              <w:rPr>
                <w:lang w:eastAsia="zh-CN"/>
              </w:rPr>
              <w:t xml:space="preserve">Headers provisioned by the NEF. </w:t>
            </w:r>
          </w:p>
          <w:p w14:paraId="68336654" w14:textId="77777777" w:rsidR="00AA11B3" w:rsidRPr="002178AD" w:rsidRDefault="00AA11B3" w:rsidP="00D01AB4">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16E99549" w14:textId="77777777" w:rsidR="00AA11B3" w:rsidRPr="002178AD" w:rsidRDefault="00AA11B3" w:rsidP="00D01AB4">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A10D329"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53C0E30A" w14:textId="77777777" w:rsidTr="00D01AB4">
        <w:trPr>
          <w:jc w:val="center"/>
        </w:trPr>
        <w:tc>
          <w:tcPr>
            <w:tcW w:w="1843" w:type="dxa"/>
          </w:tcPr>
          <w:p w14:paraId="0DACA96D"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33EC82E8" w14:textId="77777777" w:rsidR="00AA11B3" w:rsidRPr="00772296" w:rsidRDefault="00AA11B3" w:rsidP="00D01AB4">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1366BCA0" w14:textId="77777777" w:rsidR="00AA11B3" w:rsidRPr="00772296" w:rsidRDefault="00AA11B3" w:rsidP="00D01AB4">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675EFE65" w14:textId="77777777" w:rsidR="00AA11B3" w:rsidRPr="00772296" w:rsidRDefault="00AA11B3" w:rsidP="00D01AB4">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42525257" w14:textId="77777777" w:rsidR="00AA11B3" w:rsidRPr="002178AD" w:rsidRDefault="00AA11B3" w:rsidP="00D01AB4">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6B2DB1CA" w14:textId="77777777" w:rsidR="00AA11B3" w:rsidRPr="002178AD" w:rsidRDefault="00AA11B3" w:rsidP="00D01AB4">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530A7896"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2D9A08EA" w14:textId="77777777" w:rsidTr="00D01AB4">
        <w:trPr>
          <w:jc w:val="center"/>
        </w:trPr>
        <w:tc>
          <w:tcPr>
            <w:tcW w:w="1843" w:type="dxa"/>
          </w:tcPr>
          <w:p w14:paraId="29D2DA97"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1918922C"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EAC681E" w14:textId="77777777" w:rsidR="00AA11B3" w:rsidRPr="002178AD" w:rsidRDefault="00AA11B3" w:rsidP="00D01AB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232157"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9C2C34C" w14:textId="77777777" w:rsidR="00AA11B3" w:rsidRPr="002178AD" w:rsidRDefault="00AA11B3" w:rsidP="00D01AB4">
            <w:pPr>
              <w:pStyle w:val="TAL"/>
              <w:rPr>
                <w:rFonts w:cs="Arial"/>
                <w:szCs w:val="18"/>
                <w:lang w:eastAsia="zh-CN"/>
              </w:rPr>
            </w:pPr>
            <w:r w:rsidRPr="002178AD">
              <w:rPr>
                <w:rFonts w:cs="Arial"/>
                <w:szCs w:val="18"/>
                <w:lang w:eastAsia="zh-CN"/>
              </w:rPr>
              <w:t>Notification correlation identifier.</w:t>
            </w:r>
          </w:p>
        </w:tc>
        <w:tc>
          <w:tcPr>
            <w:tcW w:w="1272" w:type="dxa"/>
          </w:tcPr>
          <w:p w14:paraId="7FCB1964"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76F1E767" w14:textId="77777777" w:rsidTr="00D01AB4">
        <w:trPr>
          <w:jc w:val="center"/>
        </w:trPr>
        <w:tc>
          <w:tcPr>
            <w:tcW w:w="1843" w:type="dxa"/>
          </w:tcPr>
          <w:p w14:paraId="0954CEF4"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1594273B" w14:textId="77777777" w:rsidR="00AA11B3" w:rsidRPr="002178AD" w:rsidRDefault="00AA11B3" w:rsidP="00D01AB4">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FB1CBF0" w14:textId="77777777" w:rsidR="00AA11B3" w:rsidRPr="002178AD" w:rsidRDefault="00AA11B3" w:rsidP="00D01AB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2E9974C"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65E01AC" w14:textId="77777777" w:rsidR="00AA11B3" w:rsidRPr="002178AD" w:rsidRDefault="00AA11B3" w:rsidP="00D01AB4">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7F72ECC3"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75437F1A" w14:textId="77777777" w:rsidTr="00D01AB4">
        <w:trPr>
          <w:jc w:val="center"/>
        </w:trPr>
        <w:tc>
          <w:tcPr>
            <w:tcW w:w="1843" w:type="dxa"/>
          </w:tcPr>
          <w:p w14:paraId="39475048"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FDFA95A"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4270E1AC" w14:textId="77777777" w:rsidR="00AA11B3" w:rsidRPr="002178AD" w:rsidRDefault="00AA11B3" w:rsidP="00D01AB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8E669C"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5037ACA" w14:textId="77777777" w:rsidR="00AA11B3" w:rsidRPr="002178AD" w:rsidRDefault="00AA11B3" w:rsidP="00D01AB4">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418A64A2" w14:textId="77777777" w:rsidR="00AA11B3" w:rsidRPr="002178AD" w:rsidRDefault="00AA11B3" w:rsidP="00D01AB4">
            <w:pPr>
              <w:keepNext/>
              <w:keepLines/>
              <w:spacing w:after="0"/>
              <w:rPr>
                <w:rFonts w:ascii="Arial" w:eastAsia="等线" w:hAnsi="Arial" w:cs="Arial"/>
                <w:sz w:val="18"/>
                <w:szCs w:val="18"/>
              </w:rPr>
            </w:pPr>
          </w:p>
        </w:tc>
      </w:tr>
      <w:tr w:rsidR="00AA11B3" w:rsidRPr="002178AD" w14:paraId="04E48626" w14:textId="77777777" w:rsidTr="00D01AB4">
        <w:trPr>
          <w:jc w:val="center"/>
        </w:trPr>
        <w:tc>
          <w:tcPr>
            <w:tcW w:w="1843" w:type="dxa"/>
          </w:tcPr>
          <w:p w14:paraId="397009FF" w14:textId="77777777" w:rsidR="00AA11B3" w:rsidRPr="002178AD" w:rsidRDefault="00AA11B3" w:rsidP="00D01AB4">
            <w:pPr>
              <w:keepNext/>
              <w:keepLines/>
              <w:spacing w:after="0"/>
              <w:rPr>
                <w:rFonts w:ascii="Arial" w:hAnsi="Arial" w:cs="Arial"/>
                <w:sz w:val="18"/>
                <w:szCs w:val="18"/>
                <w:lang w:eastAsia="zh-CN"/>
              </w:rPr>
            </w:pPr>
            <w:r w:rsidRPr="00652813">
              <w:rPr>
                <w:rFonts w:ascii="Arial" w:hAnsi="Arial" w:cs="Arial"/>
                <w:sz w:val="18"/>
                <w:szCs w:val="18"/>
                <w:lang w:eastAsia="zh-CN"/>
              </w:rPr>
              <w:t>afSliceReplInfo</w:t>
            </w:r>
          </w:p>
        </w:tc>
        <w:tc>
          <w:tcPr>
            <w:tcW w:w="1701" w:type="dxa"/>
          </w:tcPr>
          <w:p w14:paraId="1A3C57BA" w14:textId="77777777" w:rsidR="00AA11B3" w:rsidRPr="002178AD" w:rsidRDefault="00AA11B3" w:rsidP="00D01AB4">
            <w:pPr>
              <w:keepNext/>
              <w:keepLines/>
              <w:spacing w:after="0"/>
              <w:rPr>
                <w:rFonts w:ascii="Arial" w:hAnsi="Arial" w:cs="Arial"/>
                <w:sz w:val="18"/>
                <w:szCs w:val="18"/>
                <w:lang w:eastAsia="zh-CN"/>
              </w:rPr>
            </w:pPr>
            <w:r w:rsidRPr="00652813">
              <w:rPr>
                <w:rFonts w:ascii="Arial" w:hAnsi="Arial" w:cs="Arial"/>
                <w:sz w:val="18"/>
                <w:szCs w:val="18"/>
                <w:lang w:eastAsia="zh-CN"/>
              </w:rPr>
              <w:t>SliceReplInfo</w:t>
            </w:r>
          </w:p>
        </w:tc>
        <w:tc>
          <w:tcPr>
            <w:tcW w:w="403" w:type="dxa"/>
          </w:tcPr>
          <w:p w14:paraId="17FE371D" w14:textId="77777777" w:rsidR="00AA11B3" w:rsidRDefault="00AA11B3" w:rsidP="00D01AB4">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E952463" w14:textId="77777777" w:rsidR="00AA11B3" w:rsidRPr="002178AD" w:rsidRDefault="00AA11B3" w:rsidP="00D01AB4">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0AA19D12" w14:textId="77777777" w:rsidR="00AA11B3" w:rsidRPr="002178AD" w:rsidRDefault="00AA11B3" w:rsidP="00D01AB4">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replacement information (e.g. </w:t>
            </w:r>
            <w:r>
              <w:rPr>
                <w:rFonts w:cs="Arial"/>
                <w:szCs w:val="18"/>
                <w:lang w:eastAsia="zh-CN"/>
              </w:rPr>
              <w:t>initial</w:t>
            </w:r>
            <w:r w:rsidRPr="00652813">
              <w:rPr>
                <w:rFonts w:cs="Arial"/>
                <w:szCs w:val="18"/>
                <w:lang w:eastAsia="zh-CN"/>
              </w:rPr>
              <w:t xml:space="preserve"> S-NSSAI, Alternative S-NSSAI).</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75136A5E" w14:textId="77777777" w:rsidR="00AA11B3" w:rsidRPr="002178AD" w:rsidRDefault="00AA11B3" w:rsidP="00D01AB4">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AA11B3" w:rsidRPr="002178AD" w14:paraId="58E460BD" w14:textId="77777777" w:rsidTr="00D01AB4">
        <w:trPr>
          <w:jc w:val="center"/>
        </w:trPr>
        <w:tc>
          <w:tcPr>
            <w:tcW w:w="1843" w:type="dxa"/>
          </w:tcPr>
          <w:p w14:paraId="4DFB05CB"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321A1A1C"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2E686416" w14:textId="77777777" w:rsidR="00AA11B3" w:rsidRPr="002178AD" w:rsidRDefault="00AA11B3" w:rsidP="00D01AB4">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5D47781"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72F9960F" w14:textId="77777777" w:rsidR="00AA11B3" w:rsidRPr="002178AD" w:rsidRDefault="00AA11B3" w:rsidP="00D01AB4">
            <w:pPr>
              <w:pStyle w:val="TAL"/>
            </w:pPr>
            <w:r w:rsidRPr="002178AD">
              <w:t>Indicates the list of negotiated supported features.</w:t>
            </w:r>
          </w:p>
          <w:p w14:paraId="6BFEA393" w14:textId="77777777" w:rsidR="00AA11B3" w:rsidRPr="002178AD" w:rsidRDefault="00AA11B3" w:rsidP="00D01AB4">
            <w:pPr>
              <w:pStyle w:val="TAL"/>
            </w:pPr>
          </w:p>
          <w:p w14:paraId="22D62E6C" w14:textId="77777777" w:rsidR="00AA11B3" w:rsidRPr="002178AD" w:rsidRDefault="00AA11B3" w:rsidP="00D01AB4">
            <w:pPr>
              <w:pStyle w:val="TAL"/>
            </w:pPr>
            <w:r w:rsidRPr="002178AD">
              <w:t>This attribute shall be supplied by the UDR in the response to the PUT request when it was present in the PUT request and the UDR supports feature negotiation for AM Influence Data.</w:t>
            </w:r>
          </w:p>
          <w:p w14:paraId="0DBFADFE" w14:textId="77777777" w:rsidR="00AA11B3" w:rsidRPr="002178AD" w:rsidRDefault="00AA11B3" w:rsidP="00D01AB4">
            <w:pPr>
              <w:pStyle w:val="TAL"/>
            </w:pPr>
          </w:p>
          <w:p w14:paraId="0D82AB10" w14:textId="77777777" w:rsidR="00AA11B3" w:rsidRPr="002178AD" w:rsidRDefault="00AA11B3" w:rsidP="00D01AB4">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68E94AB8" w14:textId="77777777" w:rsidR="00AA11B3" w:rsidRPr="002178AD" w:rsidRDefault="00AA11B3" w:rsidP="00D01AB4">
            <w:pPr>
              <w:keepNext/>
              <w:keepLines/>
              <w:spacing w:after="0"/>
              <w:rPr>
                <w:rFonts w:ascii="Arial" w:hAnsi="Arial" w:cs="Arial"/>
                <w:sz w:val="18"/>
                <w:szCs w:val="18"/>
                <w:lang w:eastAsia="zh-CN"/>
              </w:rPr>
            </w:pPr>
          </w:p>
        </w:tc>
      </w:tr>
      <w:tr w:rsidR="00AA11B3" w:rsidRPr="002178AD" w14:paraId="21346D3B" w14:textId="77777777" w:rsidTr="00D01AB4">
        <w:trPr>
          <w:jc w:val="center"/>
        </w:trPr>
        <w:tc>
          <w:tcPr>
            <w:tcW w:w="1843" w:type="dxa"/>
          </w:tcPr>
          <w:p w14:paraId="4C602214" w14:textId="77777777" w:rsidR="00AA11B3" w:rsidRPr="002178AD" w:rsidRDefault="00AA11B3" w:rsidP="00D01AB4">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1F0836EE" w14:textId="77777777" w:rsidR="00AA11B3" w:rsidRPr="002178AD" w:rsidRDefault="00AA11B3" w:rsidP="00D01AB4">
            <w:pPr>
              <w:keepNext/>
              <w:keepLines/>
              <w:spacing w:after="0"/>
              <w:rPr>
                <w:rFonts w:ascii="Arial" w:hAnsi="Arial" w:cs="Arial"/>
                <w:sz w:val="18"/>
                <w:szCs w:val="18"/>
              </w:rPr>
            </w:pPr>
            <w:r w:rsidRPr="002178AD">
              <w:rPr>
                <w:rFonts w:ascii="Arial" w:hAnsi="Arial"/>
                <w:sz w:val="18"/>
              </w:rPr>
              <w:t>Uri</w:t>
            </w:r>
          </w:p>
        </w:tc>
        <w:tc>
          <w:tcPr>
            <w:tcW w:w="403" w:type="dxa"/>
          </w:tcPr>
          <w:p w14:paraId="192FFDE3" w14:textId="77777777" w:rsidR="00AA11B3" w:rsidRPr="002178AD" w:rsidRDefault="00AA11B3" w:rsidP="00D01AB4">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612BB47F" w14:textId="77777777" w:rsidR="00AA11B3" w:rsidRPr="002178AD" w:rsidRDefault="00AA11B3" w:rsidP="00D01AB4">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64B84D77" w14:textId="77777777" w:rsidR="00AA11B3" w:rsidRPr="002178AD" w:rsidRDefault="00AA11B3" w:rsidP="00D01AB4">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D80CC90" w14:textId="77777777" w:rsidR="00AA11B3" w:rsidRPr="002178AD" w:rsidRDefault="00AA11B3" w:rsidP="00D01AB4">
            <w:pPr>
              <w:keepNext/>
              <w:keepLines/>
              <w:spacing w:after="0"/>
              <w:rPr>
                <w:rFonts w:ascii="Arial" w:hAnsi="Arial" w:cs="Arial"/>
                <w:sz w:val="18"/>
                <w:szCs w:val="18"/>
                <w:lang w:eastAsia="zh-CN"/>
              </w:rPr>
            </w:pPr>
          </w:p>
        </w:tc>
      </w:tr>
      <w:tr w:rsidR="00AA11B3" w:rsidRPr="002178AD" w14:paraId="718953E5" w14:textId="77777777" w:rsidTr="00D01AB4">
        <w:trPr>
          <w:jc w:val="center"/>
        </w:trPr>
        <w:tc>
          <w:tcPr>
            <w:tcW w:w="1843" w:type="dxa"/>
          </w:tcPr>
          <w:p w14:paraId="734F3DC2" w14:textId="77777777" w:rsidR="00AA11B3" w:rsidRPr="002178AD" w:rsidRDefault="00AA11B3" w:rsidP="00D01AB4">
            <w:pPr>
              <w:keepNext/>
              <w:keepLines/>
              <w:spacing w:after="0"/>
              <w:rPr>
                <w:rFonts w:ascii="Arial" w:hAnsi="Arial"/>
                <w:sz w:val="18"/>
              </w:rPr>
            </w:pPr>
            <w:r w:rsidRPr="002178AD">
              <w:rPr>
                <w:rFonts w:ascii="Arial" w:hAnsi="Arial"/>
                <w:sz w:val="18"/>
              </w:rPr>
              <w:lastRenderedPageBreak/>
              <w:t>resetIds</w:t>
            </w:r>
          </w:p>
        </w:tc>
        <w:tc>
          <w:tcPr>
            <w:tcW w:w="1701" w:type="dxa"/>
          </w:tcPr>
          <w:p w14:paraId="420126B3" w14:textId="77777777" w:rsidR="00AA11B3" w:rsidRPr="002178AD" w:rsidRDefault="00AA11B3" w:rsidP="00D01AB4">
            <w:pPr>
              <w:keepNext/>
              <w:keepLines/>
              <w:spacing w:after="0"/>
              <w:rPr>
                <w:rFonts w:ascii="Arial" w:hAnsi="Arial"/>
                <w:sz w:val="18"/>
              </w:rPr>
            </w:pPr>
            <w:r w:rsidRPr="002178AD">
              <w:rPr>
                <w:rFonts w:ascii="Arial" w:hAnsi="Arial"/>
                <w:sz w:val="18"/>
              </w:rPr>
              <w:t>array(string)</w:t>
            </w:r>
          </w:p>
        </w:tc>
        <w:tc>
          <w:tcPr>
            <w:tcW w:w="403" w:type="dxa"/>
          </w:tcPr>
          <w:p w14:paraId="4136782B" w14:textId="77777777" w:rsidR="00AA11B3" w:rsidRPr="002178AD" w:rsidRDefault="00AA11B3" w:rsidP="00D01AB4">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1ACECF9" w14:textId="77777777" w:rsidR="00AA11B3" w:rsidRPr="002178AD" w:rsidRDefault="00AA11B3" w:rsidP="00D01AB4">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420C071D" w14:textId="77777777" w:rsidR="00AA11B3" w:rsidRPr="002178AD" w:rsidRDefault="00AA11B3" w:rsidP="00D01AB4">
            <w:pPr>
              <w:pStyle w:val="TAL"/>
              <w:rPr>
                <w:rFonts w:cs="Arial"/>
                <w:szCs w:val="18"/>
              </w:rPr>
            </w:pPr>
            <w:r w:rsidRPr="002178AD">
              <w:rPr>
                <w:rFonts w:cs="Arial"/>
                <w:szCs w:val="18"/>
              </w:rPr>
              <w:t>This IE uniquely identifies a part of temporary data in UDR that contains the created resource.</w:t>
            </w:r>
          </w:p>
          <w:p w14:paraId="6279CAA2" w14:textId="77777777" w:rsidR="00AA11B3" w:rsidRPr="002178AD" w:rsidRDefault="00AA11B3" w:rsidP="00D01AB4">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55FA6A7" w14:textId="77777777" w:rsidR="00AA11B3" w:rsidRPr="002178AD" w:rsidRDefault="00AA11B3" w:rsidP="00D01AB4">
            <w:pPr>
              <w:keepNext/>
              <w:keepLines/>
              <w:spacing w:after="0"/>
              <w:rPr>
                <w:rFonts w:ascii="Arial" w:hAnsi="Arial" w:cs="Arial"/>
                <w:sz w:val="18"/>
                <w:szCs w:val="18"/>
                <w:lang w:eastAsia="zh-CN"/>
              </w:rPr>
            </w:pPr>
          </w:p>
        </w:tc>
      </w:tr>
      <w:tr w:rsidR="00AA11B3" w:rsidRPr="002178AD" w14:paraId="24AC6C68" w14:textId="77777777" w:rsidTr="00D01AB4">
        <w:trPr>
          <w:jc w:val="center"/>
        </w:trPr>
        <w:tc>
          <w:tcPr>
            <w:tcW w:w="9780" w:type="dxa"/>
            <w:gridSpan w:val="6"/>
          </w:tcPr>
          <w:p w14:paraId="3C646284" w14:textId="5D677AE6" w:rsidR="00AA11B3" w:rsidRPr="002178AD" w:rsidRDefault="00AA11B3" w:rsidP="00D01AB4">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ins w:id="43" w:author="ZTE" w:date="2025-04-30T11:39:00Z">
              <w:r>
                <w:rPr>
                  <w:lang w:eastAsia="zh-CN"/>
                </w:rPr>
                <w:t xml:space="preserve"> The </w:t>
              </w:r>
              <w:r w:rsidRPr="008B1C02">
                <w:rPr>
                  <w:lang w:eastAsia="zh-CN"/>
                </w:rPr>
                <w:t>"</w:t>
              </w:r>
              <w:r>
                <w:rPr>
                  <w:lang w:eastAsia="zh-CN"/>
                </w:rPr>
                <w:t>supi</w:t>
              </w:r>
              <w:r w:rsidRPr="008B1C02">
                <w:rPr>
                  <w:lang w:eastAsia="zh-CN"/>
                </w:rPr>
                <w:t>" attribute</w:t>
              </w:r>
              <w:r>
                <w:rPr>
                  <w:lang w:eastAsia="zh-CN"/>
                </w:rPr>
                <w:t xml:space="preserve"> shall be included if </w:t>
              </w:r>
              <w:r w:rsidRPr="008B1C02">
                <w:rPr>
                  <w:lang w:eastAsia="zh-CN"/>
                </w:rPr>
                <w:t>"</w:t>
              </w:r>
              <w:r>
                <w:rPr>
                  <w:lang w:eastAsia="zh-CN"/>
                </w:rPr>
                <w:t>afS</w:t>
              </w:r>
              <w:r>
                <w:rPr>
                  <w:noProof/>
                </w:rPr>
                <w:t>liceReplReqInfo</w:t>
              </w:r>
              <w:r w:rsidRPr="008B1C02">
                <w:rPr>
                  <w:lang w:eastAsia="zh-CN"/>
                </w:rPr>
                <w:t>"</w:t>
              </w:r>
              <w:r>
                <w:rPr>
                  <w:lang w:eastAsia="zh-CN"/>
                </w:rPr>
                <w:t xml:space="preserve"> </w:t>
              </w:r>
              <w:r w:rsidRPr="008B1C02">
                <w:rPr>
                  <w:lang w:eastAsia="zh-CN"/>
                </w:rPr>
                <w:t>attribute</w:t>
              </w:r>
              <w:r>
                <w:rPr>
                  <w:lang w:eastAsia="zh-CN"/>
                </w:rPr>
                <w:t xml:space="preserve"> is present.</w:t>
              </w:r>
            </w:ins>
          </w:p>
          <w:p w14:paraId="72243233" w14:textId="77777777" w:rsidR="00AA11B3" w:rsidRDefault="00AA11B3" w:rsidP="00D01AB4">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71A6BCF8" w14:textId="77777777" w:rsidR="00AA11B3" w:rsidRPr="002178AD" w:rsidRDefault="00AA11B3" w:rsidP="00D01AB4">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552B8918" w14:textId="77777777" w:rsidR="000A3619" w:rsidRPr="00AA11B3" w:rsidRDefault="000A3619"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3D85A" w14:textId="77777777" w:rsidR="00EA36FE" w:rsidRDefault="00EA36FE">
      <w:r>
        <w:separator/>
      </w:r>
    </w:p>
  </w:endnote>
  <w:endnote w:type="continuationSeparator" w:id="0">
    <w:p w14:paraId="56D0C5DF" w14:textId="77777777" w:rsidR="00EA36FE" w:rsidRDefault="00EA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E5651" w14:textId="77777777" w:rsidR="00EA36FE" w:rsidRDefault="00EA36FE">
      <w:r>
        <w:separator/>
      </w:r>
    </w:p>
  </w:footnote>
  <w:footnote w:type="continuationSeparator" w:id="0">
    <w:p w14:paraId="71843B93" w14:textId="77777777" w:rsidR="00EA36FE" w:rsidRDefault="00EA3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619"/>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2E3E"/>
    <w:rsid w:val="002640DD"/>
    <w:rsid w:val="00264F5C"/>
    <w:rsid w:val="00267ADB"/>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914B3"/>
    <w:rsid w:val="003A1F51"/>
    <w:rsid w:val="003C6AB7"/>
    <w:rsid w:val="003C7905"/>
    <w:rsid w:val="003E1A36"/>
    <w:rsid w:val="003E6108"/>
    <w:rsid w:val="00410371"/>
    <w:rsid w:val="004242F1"/>
    <w:rsid w:val="0043209D"/>
    <w:rsid w:val="004528E8"/>
    <w:rsid w:val="00452A7E"/>
    <w:rsid w:val="004878FC"/>
    <w:rsid w:val="004A62A3"/>
    <w:rsid w:val="004B75B7"/>
    <w:rsid w:val="005141D9"/>
    <w:rsid w:val="0051580D"/>
    <w:rsid w:val="0051643A"/>
    <w:rsid w:val="005327DF"/>
    <w:rsid w:val="005330C8"/>
    <w:rsid w:val="00540964"/>
    <w:rsid w:val="00547111"/>
    <w:rsid w:val="005627CD"/>
    <w:rsid w:val="00570DBD"/>
    <w:rsid w:val="00582CE2"/>
    <w:rsid w:val="00592D74"/>
    <w:rsid w:val="00595FB9"/>
    <w:rsid w:val="005B2232"/>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51D69"/>
    <w:rsid w:val="00774085"/>
    <w:rsid w:val="007870AA"/>
    <w:rsid w:val="00792342"/>
    <w:rsid w:val="007977A8"/>
    <w:rsid w:val="007A768B"/>
    <w:rsid w:val="007B34C4"/>
    <w:rsid w:val="007B39AD"/>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C0643"/>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9247C"/>
    <w:rsid w:val="00AA11B3"/>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3ED8"/>
    <w:rsid w:val="00BF456A"/>
    <w:rsid w:val="00BF72B8"/>
    <w:rsid w:val="00C0372D"/>
    <w:rsid w:val="00C14A51"/>
    <w:rsid w:val="00C168A7"/>
    <w:rsid w:val="00C46E71"/>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26E7"/>
    <w:rsid w:val="00E72D49"/>
    <w:rsid w:val="00E74B35"/>
    <w:rsid w:val="00E97FD0"/>
    <w:rsid w:val="00EA36FE"/>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C6EB7"/>
    <w:rsid w:val="00FE4346"/>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D08EC-4AF2-4649-A518-2751454AA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TotalTime>
  <Pages>6</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134</cp:revision>
  <cp:lastPrinted>1899-12-31T23:00:00Z</cp:lastPrinted>
  <dcterms:created xsi:type="dcterms:W3CDTF">2020-02-03T08:32:00Z</dcterms:created>
  <dcterms:modified xsi:type="dcterms:W3CDTF">2025-05-12T08:43:00Z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